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 w:rsidRPr="009B487E">
        <w:rPr>
          <w:b/>
          <w:bCs/>
          <w:color w:val="000000"/>
          <w:sz w:val="28"/>
          <w:szCs w:val="28"/>
        </w:rPr>
        <w:t xml:space="preserve">О </w:t>
      </w:r>
      <w:r>
        <w:rPr>
          <w:b/>
          <w:bCs/>
          <w:color w:val="000000"/>
          <w:sz w:val="28"/>
          <w:szCs w:val="28"/>
        </w:rPr>
        <w:t>плате за земельные участки,</w:t>
      </w: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находящиеся в муниципальной собственности</w:t>
      </w: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Тимашевского городского поселения Тимашевского района</w:t>
      </w: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623094" w:rsidRPr="00835648" w:rsidRDefault="00623094" w:rsidP="00835648">
      <w:pPr>
        <w:pStyle w:val="ConsPlusNormal"/>
        <w:ind w:firstLine="709"/>
        <w:jc w:val="both"/>
        <w:rPr>
          <w:b w:val="0"/>
        </w:rPr>
      </w:pPr>
      <w:r w:rsidRPr="00835648">
        <w:rPr>
          <w:b w:val="0"/>
        </w:rPr>
        <w:t xml:space="preserve">Руководствуясь статьями </w:t>
      </w:r>
      <w:r>
        <w:rPr>
          <w:b w:val="0"/>
        </w:rPr>
        <w:t xml:space="preserve">39.3, </w:t>
      </w:r>
      <w:hyperlink r:id="rId6" w:anchor="l1860" w:history="1">
        <w:r w:rsidRPr="00835648">
          <w:rPr>
            <w:rStyle w:val="Hyperlink"/>
            <w:b w:val="0"/>
            <w:color w:val="auto"/>
            <w:u w:val="none"/>
          </w:rPr>
          <w:t>39.4</w:t>
        </w:r>
      </w:hyperlink>
      <w:r>
        <w:t xml:space="preserve"> </w:t>
      </w:r>
      <w:r w:rsidRPr="00835648">
        <w:rPr>
          <w:b w:val="0"/>
        </w:rPr>
        <w:t>Земельного кодекса Российской Ф</w:t>
      </w:r>
      <w:r w:rsidRPr="00835648">
        <w:rPr>
          <w:b w:val="0"/>
        </w:rPr>
        <w:t>е</w:t>
      </w:r>
      <w:r w:rsidRPr="00835648">
        <w:rPr>
          <w:b w:val="0"/>
        </w:rPr>
        <w:t xml:space="preserve">дерации, </w:t>
      </w:r>
      <w:hyperlink r:id="rId7" w:anchor="l12446" w:history="1">
        <w:r w:rsidRPr="00835648">
          <w:rPr>
            <w:rStyle w:val="Hyperlink"/>
            <w:b w:val="0"/>
            <w:color w:val="auto"/>
            <w:u w:val="none"/>
          </w:rPr>
          <w:t>статьей 41</w:t>
        </w:r>
      </w:hyperlink>
      <w:r w:rsidRPr="00835648">
        <w:rPr>
          <w:b w:val="0"/>
        </w:rPr>
        <w:t xml:space="preserve">Бюджетного кодекса Российской Федерации, Федеральным законом от 23 июня 2014 года № 171-ФЗ «О внесении изменений в Земельный кодекс Российской Федерации и отдельные законодательные акты Российской Федерации», статьей 6 </w:t>
      </w:r>
      <w:r w:rsidRPr="00835648">
        <w:rPr>
          <w:b w:val="0"/>
          <w:color w:val="000000"/>
          <w:spacing w:val="-4"/>
          <w:szCs w:val="29"/>
        </w:rPr>
        <w:t xml:space="preserve">Закона Краснодарского края от 5 ноября 2002 года № 532-КЗ «Об основах </w:t>
      </w:r>
      <w:r w:rsidRPr="00835648">
        <w:rPr>
          <w:b w:val="0"/>
          <w:color w:val="000000"/>
          <w:spacing w:val="-2"/>
          <w:szCs w:val="29"/>
        </w:rPr>
        <w:t>регулирования земельных отношений в Краснодарском крае»,</w:t>
      </w:r>
      <w:r>
        <w:rPr>
          <w:b w:val="0"/>
          <w:color w:val="000000"/>
          <w:spacing w:val="-2"/>
          <w:szCs w:val="29"/>
        </w:rPr>
        <w:t xml:space="preserve"> </w:t>
      </w:r>
      <w:r>
        <w:rPr>
          <w:b w:val="0"/>
        </w:rPr>
        <w:t>п</w:t>
      </w:r>
      <w:r w:rsidRPr="00835648">
        <w:rPr>
          <w:b w:val="0"/>
        </w:rPr>
        <w:t>остановление</w:t>
      </w:r>
      <w:r>
        <w:rPr>
          <w:b w:val="0"/>
        </w:rPr>
        <w:t>м г</w:t>
      </w:r>
      <w:r w:rsidRPr="00835648">
        <w:rPr>
          <w:b w:val="0"/>
        </w:rPr>
        <w:t>лавы администрации (губернатора) Краснодарского края от 25</w:t>
      </w:r>
      <w:r>
        <w:rPr>
          <w:b w:val="0"/>
        </w:rPr>
        <w:t xml:space="preserve"> марта </w:t>
      </w:r>
      <w:r w:rsidRPr="00835648">
        <w:rPr>
          <w:b w:val="0"/>
        </w:rPr>
        <w:t xml:space="preserve">2015 </w:t>
      </w:r>
      <w:r>
        <w:rPr>
          <w:b w:val="0"/>
        </w:rPr>
        <w:t>года №</w:t>
      </w:r>
      <w:r w:rsidRPr="00835648">
        <w:rPr>
          <w:b w:val="0"/>
        </w:rPr>
        <w:t xml:space="preserve"> 226</w:t>
      </w:r>
      <w:r>
        <w:rPr>
          <w:b w:val="0"/>
        </w:rPr>
        <w:t xml:space="preserve"> «</w:t>
      </w:r>
      <w:r w:rsidRPr="00835648">
        <w:rPr>
          <w:b w:val="0"/>
        </w:rPr>
        <w:t>Об установлении Порядка определения цены з</w:t>
      </w:r>
      <w:r w:rsidRPr="00835648">
        <w:rPr>
          <w:b w:val="0"/>
        </w:rPr>
        <w:t>е</w:t>
      </w:r>
      <w:r w:rsidRPr="00835648">
        <w:rPr>
          <w:b w:val="0"/>
        </w:rPr>
        <w:t>мельных участков, находящихся в</w:t>
      </w:r>
      <w:r>
        <w:rPr>
          <w:b w:val="0"/>
        </w:rPr>
        <w:t xml:space="preserve"> </w:t>
      </w:r>
      <w:r w:rsidRPr="00835648">
        <w:rPr>
          <w:b w:val="0"/>
        </w:rPr>
        <w:t>государственной собственности Краснода</w:t>
      </w:r>
      <w:r w:rsidRPr="00835648">
        <w:rPr>
          <w:b w:val="0"/>
        </w:rPr>
        <w:t>р</w:t>
      </w:r>
      <w:r w:rsidRPr="00835648">
        <w:rPr>
          <w:b w:val="0"/>
        </w:rPr>
        <w:t>ского края, а также земельных участков, государственная собственность на к</w:t>
      </w:r>
      <w:r w:rsidRPr="00835648">
        <w:rPr>
          <w:b w:val="0"/>
        </w:rPr>
        <w:t>о</w:t>
      </w:r>
      <w:r w:rsidRPr="00835648">
        <w:rPr>
          <w:b w:val="0"/>
        </w:rPr>
        <w:t>торые не разграничена, при заключении договоров купли-продажи земельных участков без проведения торгов на территории Краснодарского края</w:t>
      </w:r>
      <w:r>
        <w:rPr>
          <w:b w:val="0"/>
        </w:rPr>
        <w:t xml:space="preserve">», </w:t>
      </w:r>
      <w:r w:rsidRPr="00835648">
        <w:rPr>
          <w:b w:val="0"/>
        </w:rPr>
        <w:t>статьей 6</w:t>
      </w:r>
      <w:r>
        <w:rPr>
          <w:b w:val="0"/>
        </w:rPr>
        <w:t>5</w:t>
      </w:r>
      <w:r w:rsidRPr="00835648">
        <w:rPr>
          <w:b w:val="0"/>
        </w:rPr>
        <w:t xml:space="preserve"> Устава </w:t>
      </w:r>
      <w:r>
        <w:rPr>
          <w:b w:val="0"/>
        </w:rPr>
        <w:t>Тимашевского городского поселения Тимашевского района</w:t>
      </w:r>
      <w:r w:rsidRPr="00835648">
        <w:rPr>
          <w:b w:val="0"/>
        </w:rPr>
        <w:t>, Пол</w:t>
      </w:r>
      <w:r w:rsidRPr="00835648">
        <w:rPr>
          <w:b w:val="0"/>
        </w:rPr>
        <w:t>о</w:t>
      </w:r>
      <w:r w:rsidRPr="00835648">
        <w:rPr>
          <w:b w:val="0"/>
        </w:rPr>
        <w:t xml:space="preserve">жением о порядке управления и распоряжения имуществом, находящимся в муниципальной собственности </w:t>
      </w:r>
      <w:r>
        <w:rPr>
          <w:b w:val="0"/>
        </w:rPr>
        <w:t>Тимашевского городского поселения Тимаше</w:t>
      </w:r>
      <w:r>
        <w:rPr>
          <w:b w:val="0"/>
        </w:rPr>
        <w:t>в</w:t>
      </w:r>
      <w:r>
        <w:rPr>
          <w:b w:val="0"/>
        </w:rPr>
        <w:t>ского района</w:t>
      </w:r>
      <w:r w:rsidRPr="00835648">
        <w:rPr>
          <w:b w:val="0"/>
        </w:rPr>
        <w:t xml:space="preserve">, утвержденным решением Совета </w:t>
      </w:r>
      <w:r>
        <w:rPr>
          <w:b w:val="0"/>
        </w:rPr>
        <w:t>Тимашевского городского пос</w:t>
      </w:r>
      <w:r>
        <w:rPr>
          <w:b w:val="0"/>
        </w:rPr>
        <w:t>е</w:t>
      </w:r>
      <w:r>
        <w:rPr>
          <w:b w:val="0"/>
        </w:rPr>
        <w:t>ления Тимашевского района от 12 февраля 2010 года №48 (в редакции пост</w:t>
      </w:r>
      <w:r>
        <w:rPr>
          <w:b w:val="0"/>
        </w:rPr>
        <w:t>а</w:t>
      </w:r>
      <w:r>
        <w:rPr>
          <w:b w:val="0"/>
        </w:rPr>
        <w:t>новлений от 19 ноября 2010 года № 110, от 31 октября 2012 года № 231, от 17 декабря 2013 года №314, от 15 апреля 2015 года № 46, от 25 ноября 2015 года № 100 от 19 октября 2016 года № 224),</w:t>
      </w:r>
      <w:r w:rsidRPr="00835648">
        <w:rPr>
          <w:b w:val="0"/>
        </w:rPr>
        <w:t xml:space="preserve"> п о с т а н о в л я ю:</w:t>
      </w: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8"/>
        </w:rPr>
      </w:pPr>
      <w:bookmarkStart w:id="0" w:name="l24"/>
      <w:bookmarkEnd w:id="0"/>
      <w:r w:rsidRPr="009B487E">
        <w:rPr>
          <w:color w:val="000000"/>
          <w:sz w:val="28"/>
          <w:szCs w:val="28"/>
        </w:rPr>
        <w:t>1. Утвердить</w:t>
      </w:r>
      <w:r>
        <w:rPr>
          <w:color w:val="000000"/>
          <w:sz w:val="28"/>
          <w:szCs w:val="28"/>
        </w:rPr>
        <w:t>:</w:t>
      </w:r>
    </w:p>
    <w:p w:rsidR="00623094" w:rsidRDefault="00623094" w:rsidP="009B487E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Pr="009B487E">
        <w:rPr>
          <w:color w:val="000000"/>
          <w:sz w:val="28"/>
          <w:szCs w:val="28"/>
        </w:rPr>
        <w:t>. Порядок определения цены земельного участка</w:t>
      </w:r>
      <w:r>
        <w:rPr>
          <w:color w:val="000000"/>
          <w:sz w:val="28"/>
          <w:szCs w:val="28"/>
        </w:rPr>
        <w:t xml:space="preserve">, </w:t>
      </w:r>
      <w:r w:rsidRPr="009B487E">
        <w:rPr>
          <w:color w:val="000000"/>
          <w:sz w:val="28"/>
          <w:szCs w:val="28"/>
        </w:rPr>
        <w:t>находящегося в м</w:t>
      </w:r>
      <w:r w:rsidRPr="009B487E">
        <w:rPr>
          <w:color w:val="000000"/>
          <w:sz w:val="28"/>
          <w:szCs w:val="28"/>
        </w:rPr>
        <w:t>у</w:t>
      </w:r>
      <w:r w:rsidRPr="009B487E">
        <w:rPr>
          <w:color w:val="000000"/>
          <w:sz w:val="28"/>
          <w:szCs w:val="28"/>
        </w:rPr>
        <w:t>ниципальной собственности</w:t>
      </w:r>
      <w:r>
        <w:rPr>
          <w:color w:val="000000"/>
          <w:sz w:val="28"/>
          <w:szCs w:val="28"/>
        </w:rPr>
        <w:t xml:space="preserve"> Тимашевского городского поселения Тимаше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ский район, </w:t>
      </w:r>
      <w:r w:rsidRPr="009B487E">
        <w:rPr>
          <w:color w:val="000000"/>
          <w:sz w:val="28"/>
          <w:szCs w:val="28"/>
        </w:rPr>
        <w:t xml:space="preserve">при заключении договора купли-продажи земельного участка без проведения торгов </w:t>
      </w:r>
      <w:r>
        <w:rPr>
          <w:color w:val="000000"/>
          <w:sz w:val="28"/>
          <w:szCs w:val="28"/>
        </w:rPr>
        <w:t>(п</w:t>
      </w:r>
      <w:r w:rsidRPr="009B487E">
        <w:rPr>
          <w:color w:val="000000"/>
          <w:sz w:val="28"/>
          <w:szCs w:val="28"/>
        </w:rPr>
        <w:t>риложени</w:t>
      </w:r>
      <w:r>
        <w:rPr>
          <w:color w:val="000000"/>
          <w:sz w:val="28"/>
          <w:szCs w:val="28"/>
        </w:rPr>
        <w:t>е № 1).</w:t>
      </w:r>
    </w:p>
    <w:p w:rsidR="00623094" w:rsidRDefault="00623094" w:rsidP="00660D2B">
      <w:pPr>
        <w:pStyle w:val="NormalWeb"/>
        <w:widowControl w:val="0"/>
        <w:suppressAutoHyphens/>
        <w:spacing w:before="0" w:beforeAutospacing="0" w:after="0" w:afterAutospacing="0"/>
        <w:ind w:firstLine="708"/>
        <w:jc w:val="both"/>
        <w:rPr>
          <w:rStyle w:val="FontStyle22"/>
          <w:sz w:val="28"/>
          <w:szCs w:val="28"/>
        </w:rPr>
      </w:pPr>
      <w:bookmarkStart w:id="1" w:name="l25"/>
      <w:bookmarkEnd w:id="1"/>
      <w:r>
        <w:t>2.</w:t>
      </w:r>
      <w:r w:rsidRPr="00325A61">
        <w:t xml:space="preserve"> </w:t>
      </w:r>
      <w:r w:rsidRPr="0070029D">
        <w:rPr>
          <w:rStyle w:val="FontStyle22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Style w:val="FontStyle22"/>
          <w:sz w:val="28"/>
          <w:szCs w:val="28"/>
        </w:rPr>
        <w:t>Сысоев)</w:t>
      </w:r>
      <w:r w:rsidRPr="0070029D">
        <w:rPr>
          <w:rStyle w:val="FontStyle22"/>
          <w:sz w:val="28"/>
          <w:szCs w:val="28"/>
        </w:rPr>
        <w:t xml:space="preserve"> опубликовать настоящее </w:t>
      </w:r>
      <w:r>
        <w:rPr>
          <w:rStyle w:val="FontStyle22"/>
          <w:sz w:val="28"/>
          <w:szCs w:val="28"/>
        </w:rPr>
        <w:t>постановление</w:t>
      </w:r>
      <w:r w:rsidRPr="0070029D">
        <w:rPr>
          <w:rStyle w:val="FontStyle22"/>
          <w:sz w:val="28"/>
          <w:szCs w:val="28"/>
        </w:rPr>
        <w:t xml:space="preserve"> в газете «Мой Тимашевск» и разместить в информационно-</w:t>
      </w:r>
      <w:r>
        <w:rPr>
          <w:rStyle w:val="FontStyle22"/>
          <w:sz w:val="28"/>
          <w:szCs w:val="28"/>
        </w:rPr>
        <w:t>теле</w:t>
      </w:r>
      <w:r w:rsidRPr="0070029D">
        <w:rPr>
          <w:rStyle w:val="FontStyle22"/>
          <w:sz w:val="28"/>
          <w:szCs w:val="28"/>
        </w:rPr>
        <w:t>коммуникационной сети «Интернет» на официальном сайте администрации Тимашевского городского поселения Тимашевского района.</w:t>
      </w:r>
    </w:p>
    <w:p w:rsidR="00623094" w:rsidRDefault="00623094" w:rsidP="00660D2B">
      <w:pPr>
        <w:pStyle w:val="NormalWeb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настоящего постановления возложить на заместителя главы Тимашевского городского поселения Тимашевского района                          А.С. Самарина.</w:t>
      </w:r>
    </w:p>
    <w:p w:rsidR="00623094" w:rsidRDefault="00623094" w:rsidP="008A55C4">
      <w:pPr>
        <w:pStyle w:val="NormalWeb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40723">
        <w:rPr>
          <w:sz w:val="28"/>
          <w:szCs w:val="28"/>
        </w:rPr>
        <w:t xml:space="preserve">. </w:t>
      </w:r>
      <w:r w:rsidRPr="008876FB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после его официального опубликования</w:t>
      </w:r>
      <w:r w:rsidRPr="008876FB">
        <w:rPr>
          <w:sz w:val="28"/>
          <w:szCs w:val="28"/>
        </w:rPr>
        <w:t>.</w:t>
      </w:r>
    </w:p>
    <w:p w:rsidR="00623094" w:rsidRDefault="00623094" w:rsidP="008A55C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23094" w:rsidRDefault="00623094" w:rsidP="00BA2AAB">
      <w:pPr>
        <w:pStyle w:val="NormalWeb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623094" w:rsidRDefault="00623094" w:rsidP="005B2838">
      <w:pPr>
        <w:pStyle w:val="NormalWeb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Тимашевского городского</w:t>
      </w:r>
    </w:p>
    <w:p w:rsidR="00623094" w:rsidRDefault="00623094" w:rsidP="005B2838">
      <w:pPr>
        <w:pStyle w:val="NormalWeb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поселения Тимашевского района                                                              П.В. Б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ряк</w:t>
      </w:r>
    </w:p>
    <w:p w:rsidR="00623094" w:rsidRPr="009B487E" w:rsidRDefault="00623094" w:rsidP="005B2838">
      <w:pPr>
        <w:pStyle w:val="NormalWeb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sectPr w:rsidR="00623094" w:rsidRPr="009B487E" w:rsidSect="00660D2B">
      <w:headerReference w:type="default" r:id="rId8"/>
      <w:pgSz w:w="11906" w:h="16838"/>
      <w:pgMar w:top="1134" w:right="567" w:bottom="568" w:left="1701" w:header="709" w:footer="3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094" w:rsidRDefault="00623094" w:rsidP="00443764">
      <w:r>
        <w:separator/>
      </w:r>
    </w:p>
  </w:endnote>
  <w:endnote w:type="continuationSeparator" w:id="1">
    <w:p w:rsidR="00623094" w:rsidRDefault="00623094" w:rsidP="00443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094" w:rsidRDefault="00623094" w:rsidP="00443764">
      <w:r>
        <w:separator/>
      </w:r>
    </w:p>
  </w:footnote>
  <w:footnote w:type="continuationSeparator" w:id="1">
    <w:p w:rsidR="00623094" w:rsidRDefault="00623094" w:rsidP="00443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94" w:rsidRDefault="00623094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623094" w:rsidRDefault="0062309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E7C"/>
    <w:rsid w:val="00106722"/>
    <w:rsid w:val="0011141E"/>
    <w:rsid w:val="00210977"/>
    <w:rsid w:val="00227766"/>
    <w:rsid w:val="002D1F1D"/>
    <w:rsid w:val="00325A61"/>
    <w:rsid w:val="00381C82"/>
    <w:rsid w:val="00414542"/>
    <w:rsid w:val="0043005A"/>
    <w:rsid w:val="00443764"/>
    <w:rsid w:val="00464848"/>
    <w:rsid w:val="00490C14"/>
    <w:rsid w:val="004B6C06"/>
    <w:rsid w:val="0055183E"/>
    <w:rsid w:val="00585B2C"/>
    <w:rsid w:val="005B2838"/>
    <w:rsid w:val="00603829"/>
    <w:rsid w:val="00623094"/>
    <w:rsid w:val="006331E0"/>
    <w:rsid w:val="00660D2B"/>
    <w:rsid w:val="0070029D"/>
    <w:rsid w:val="00700F90"/>
    <w:rsid w:val="00713466"/>
    <w:rsid w:val="00731608"/>
    <w:rsid w:val="00755BB7"/>
    <w:rsid w:val="007741E1"/>
    <w:rsid w:val="007F744C"/>
    <w:rsid w:val="00813C49"/>
    <w:rsid w:val="00835648"/>
    <w:rsid w:val="00887361"/>
    <w:rsid w:val="008876FB"/>
    <w:rsid w:val="008A55C4"/>
    <w:rsid w:val="00940723"/>
    <w:rsid w:val="009B487E"/>
    <w:rsid w:val="00A50466"/>
    <w:rsid w:val="00B31E7C"/>
    <w:rsid w:val="00BA2AAB"/>
    <w:rsid w:val="00C74B4B"/>
    <w:rsid w:val="00D141CF"/>
    <w:rsid w:val="00D64E61"/>
    <w:rsid w:val="00DB54FC"/>
    <w:rsid w:val="00F3316C"/>
    <w:rsid w:val="00F510A3"/>
    <w:rsid w:val="00F92231"/>
    <w:rsid w:val="00FA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2C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A32CF"/>
    <w:pPr>
      <w:keepNext/>
      <w:jc w:val="both"/>
      <w:outlineLvl w:val="4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A32CF"/>
    <w:rPr>
      <w:rFonts w:cs="Times New Roman"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A32CF"/>
    <w:rPr>
      <w:rFonts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A32CF"/>
    <w:rPr>
      <w:rFonts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4B6C0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4B6C06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4B6C06"/>
    <w:rPr>
      <w:rFonts w:cs="Times New Roman"/>
      <w:color w:val="0000FF"/>
      <w:u w:val="single"/>
    </w:rPr>
  </w:style>
  <w:style w:type="paragraph" w:customStyle="1" w:styleId="a">
    <w:name w:val="Знак"/>
    <w:basedOn w:val="Normal"/>
    <w:uiPriority w:val="99"/>
    <w:rsid w:val="00BA2A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44376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43764"/>
    <w:rPr>
      <w:rFonts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4376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3764"/>
    <w:rPr>
      <w:rFonts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35648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character" w:customStyle="1" w:styleId="FontStyle22">
    <w:name w:val="Font Style22"/>
    <w:basedOn w:val="DefaultParagraphFont"/>
    <w:uiPriority w:val="99"/>
    <w:rsid w:val="0011141E"/>
    <w:rPr>
      <w:rFonts w:ascii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5B2838"/>
    <w:pPr>
      <w:jc w:val="center"/>
    </w:pPr>
    <w:rPr>
      <w:b/>
      <w:bCs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B2838"/>
    <w:rPr>
      <w:rFonts w:cs="Times New Roman"/>
      <w:b/>
      <w:bCs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331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31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34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referent.ru/1/243635?l124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ferent.ru/1/241879?l186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2</Pages>
  <Words>398</Words>
  <Characters>2274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Арх4</cp:lastModifiedBy>
  <cp:revision>8</cp:revision>
  <cp:lastPrinted>2017-09-26T10:12:00Z</cp:lastPrinted>
  <dcterms:created xsi:type="dcterms:W3CDTF">2017-09-25T11:47:00Z</dcterms:created>
  <dcterms:modified xsi:type="dcterms:W3CDTF">2017-09-26T10:12:00Z</dcterms:modified>
</cp:coreProperties>
</file>